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23a910f" w14:textId="23a910f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0543D">
        <w:t>3</w:t>
      </w:r>
      <w:r w:rsidR="00A3255C">
        <w:t>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="008E5827">
        <w:t>NATURA SLAVONIKA j.d.o.o. za proizvodnju i trgovinu suhomesnatih proizvoda, Zadar, Ulica Krste Odaka 10, OIB: 08814659101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8E5827">
        <w:t>8,15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632F3B"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</w:t>
      </w:r>
      <w:proofErr w:type="spellStart"/>
      <w:r w:rsidR="00FE270D">
        <w:t>zz</w:t>
      </w:r>
      <w:proofErr w:type="spellEnd"/>
      <w:r w:rsidR="00FE270D">
        <w:t xml:space="preserve"> </w:t>
      </w:r>
      <w:r w:rsidRPr="00632F3B" w:rsidR="00632F3B">
        <w:t xml:space="preserve">dužnika: </w:t>
      </w:r>
      <w:r w:rsidR="00FE270D">
        <w:t>nitko, uredno pozvan</w:t>
      </w:r>
    </w:p>
    <w:p w:rsidR="00632F3B" w:rsidP="002E5E38" w:rsidRDefault="00632F3B">
      <w:pPr>
        <w:jc w:val="both"/>
      </w:pPr>
    </w:p>
    <w:p w:rsidR="00A91E16" w:rsidP="00A91E16" w:rsidRDefault="00A91E16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>
        <w:t>zz</w:t>
      </w:r>
      <w:proofErr w:type="spellEnd"/>
      <w:r>
        <w:t xml:space="preserve"> </w:t>
      </w:r>
      <w:r w:rsidR="00FE270D">
        <w:t xml:space="preserve">Lidija </w:t>
      </w:r>
      <w:proofErr w:type="spellStart"/>
      <w:r w:rsidR="00FE270D">
        <w:t>Vitaljić</w:t>
      </w:r>
      <w:proofErr w:type="spellEnd"/>
      <w:r>
        <w:t xml:space="preserve">, zamjenica Županijskog državnog odvjetnika u Zadru </w:t>
      </w:r>
    </w:p>
    <w:p w:rsidR="00A91E16" w:rsidP="00A91E16" w:rsidRDefault="00A91E16">
      <w:pPr>
        <w:jc w:val="both"/>
      </w:pPr>
    </w:p>
    <w:p w:rsidR="00A91E16" w:rsidP="00A91E16" w:rsidRDefault="00A91E16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A91E16" w:rsidP="00A91E16" w:rsidRDefault="00A91E16">
      <w:pPr>
        <w:jc w:val="both"/>
      </w:pPr>
    </w:p>
    <w:p w:rsidR="00A91E16" w:rsidP="00A91E16" w:rsidRDefault="00A91E16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A91E16" w:rsidP="00A91E16" w:rsidRDefault="00A91E16">
      <w:pPr>
        <w:jc w:val="both"/>
      </w:pPr>
    </w:p>
    <w:p w:rsidR="00A91E16" w:rsidP="00A91E16" w:rsidRDefault="00A91E16">
      <w:pPr>
        <w:jc w:val="both"/>
      </w:pPr>
    </w:p>
    <w:p w:rsidR="00A91E16" w:rsidP="00A91E16" w:rsidRDefault="00A91E16">
      <w:pPr>
        <w:jc w:val="both"/>
        <w:rPr>
          <w:bCs/>
        </w:rPr>
      </w:pPr>
      <w:r>
        <w:rPr>
          <w:bCs/>
        </w:rPr>
        <w:t>Sud donosi</w:t>
      </w:r>
    </w:p>
    <w:p w:rsidR="00A91E16" w:rsidP="00A91E16" w:rsidRDefault="00A91E16">
      <w:pPr>
        <w:jc w:val="both"/>
        <w:rPr>
          <w:bCs/>
        </w:rPr>
      </w:pPr>
    </w:p>
    <w:p w:rsidR="00A91E16" w:rsidP="00A91E16" w:rsidRDefault="00A91E16">
      <w:pPr>
        <w:jc w:val="center"/>
        <w:rPr>
          <w:bCs/>
        </w:rPr>
      </w:pPr>
      <w:r>
        <w:rPr>
          <w:bCs/>
        </w:rPr>
        <w:t>r j e š e nj e</w:t>
      </w:r>
    </w:p>
    <w:p w:rsidR="00A91E16" w:rsidP="00A91E16" w:rsidRDefault="00A91E16">
      <w:pPr>
        <w:rPr>
          <w:bCs/>
        </w:rPr>
      </w:pPr>
    </w:p>
    <w:p w:rsidR="00A91E16" w:rsidP="00A91E16" w:rsidRDefault="00A91E16">
      <w:pPr>
        <w:jc w:val="both"/>
      </w:pPr>
      <w:r>
        <w:t xml:space="preserve">Današnje ročište se odgađa, slijedeće se određuje za dan 9. srpnja 2020. u </w:t>
      </w:r>
      <w:r w:rsidR="00FE270D">
        <w:t>10,40</w:t>
      </w:r>
      <w:r>
        <w:t xml:space="preserve"> sati, sudnica 14/I, što ovdje nazočna </w:t>
      </w:r>
      <w:proofErr w:type="spellStart"/>
      <w:r>
        <w:t>zz</w:t>
      </w:r>
      <w:proofErr w:type="spellEnd"/>
      <w:r>
        <w:t xml:space="preserve"> predlagatelja prima na znanje i neće se više posebno pozivati,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sudova.</w:t>
      </w:r>
    </w:p>
    <w:p w:rsidR="00A91E16" w:rsidP="00A91E16" w:rsidRDefault="00A91E16">
      <w:pPr>
        <w:jc w:val="center"/>
      </w:pPr>
    </w:p>
    <w:p w:rsidR="00A91E16" w:rsidP="00A91E16" w:rsidRDefault="00A91E16">
      <w:pPr>
        <w:jc w:val="center"/>
      </w:pPr>
      <w:r>
        <w:t xml:space="preserve">Dovršeno u </w:t>
      </w:r>
      <w:r w:rsidR="00FE270D">
        <w:t>8,20</w:t>
      </w:r>
      <w:r>
        <w:t xml:space="preserve"> sati.</w:t>
      </w:r>
    </w:p>
    <w:p w:rsidR="00A91E16" w:rsidP="00A91E16" w:rsidRDefault="00A91E16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</w:p>
    <w:p w:rsidR="00A91E16" w:rsidP="00A91E16" w:rsidRDefault="00A91E16">
      <w:pPr>
        <w:jc w:val="both"/>
      </w:pPr>
    </w:p>
    <w:p w:rsidR="00A91E16" w:rsidP="00A91E16" w:rsidRDefault="00A91E16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  <w:r>
        <w:tab/>
      </w:r>
      <w:proofErr w:type="spellStart"/>
      <w:r>
        <w:t>Zz</w:t>
      </w:r>
      <w:proofErr w:type="spellEnd"/>
      <w:r>
        <w:t xml:space="preserve"> predlagatelja</w:t>
      </w:r>
    </w:p>
    <w:p w:rsidR="00A91E16" w:rsidP="00A91E16" w:rsidRDefault="00A91E16">
      <w:pPr>
        <w:jc w:val="both"/>
      </w:pPr>
    </w:p>
    <w:p w:rsidR="00A91E16" w:rsidP="00A91E16" w:rsidRDefault="00A91E16">
      <w:pPr>
        <w:jc w:val="both"/>
      </w:pPr>
    </w:p>
    <w:p w:rsidR="00A91E16" w:rsidP="00A91E16" w:rsidRDefault="00A91E16">
      <w:pPr>
        <w:ind w:left="2832" w:firstLine="708"/>
      </w:pPr>
    </w:p>
    <w:p w:rsidR="00A91E16" w:rsidP="00A91E16" w:rsidRDefault="00A91E16">
      <w:pPr>
        <w:ind w:left="2832" w:firstLine="708"/>
      </w:pPr>
      <w:r>
        <w:t>Zapisničar</w:t>
      </w:r>
      <w:r>
        <w:tab/>
        <w:t xml:space="preserve">                    </w:t>
      </w:r>
      <w:r>
        <w:tab/>
        <w:t xml:space="preserve">     </w:t>
      </w:r>
    </w:p>
    <w:p w:rsidR="00A91E16" w:rsidP="00A91E16" w:rsidRDefault="00A91E16">
      <w:pPr>
        <w:jc w:val="both"/>
      </w:pPr>
    </w:p>
    <w:p w:rsidR="00A91E16" w:rsidP="00A91E16" w:rsidRDefault="00A91E16"/>
    <w:p w:rsidR="00A91E16" w:rsidP="00A91E16" w:rsidRDefault="00A91E16"/>
    <w:p w:rsidR="00A91E16" w:rsidP="002E5E38" w:rsidRDefault="00A91E16">
      <w:pPr>
        <w:jc w:val="both"/>
      </w:pPr>
    </w:p>
    <w:p w:rsidR="00A91E16" w:rsidP="002E5E38" w:rsidRDefault="00A91E16">
      <w:pPr>
        <w:jc w:val="both"/>
      </w:pPr>
    </w:p>
    <w:p w:rsidRPr="00A75398" w:rsidR="003F2D68" w:rsidP="00360D18" w:rsidRDefault="003F2D68"/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D1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8E5827">
      <w:t>147</w:t>
    </w:r>
    <w:r w:rsidR="002A0011">
      <w:t>/</w:t>
    </w:r>
    <w:r w:rsidR="00A0543D">
      <w:t>2020-15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8E5827">
      <w:t>147</w:t>
    </w:r>
    <w:r w:rsidR="006E65D1">
      <w:t>/2020-</w:t>
    </w:r>
    <w:r w:rsidR="00A0543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9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08B8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0D18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94ED1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5827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1E16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270D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9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360D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0D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0D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0D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0D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0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09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St-147/2020-7</izvorni_sadrzaj>
    <derivirana_varijabla naziv="DomainObject.Zapisnik.Oznaka_1">St-147/2020-7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St-147/2020</izvorni_sadrzaj>
    <derivirana_varijabla naziv="DomainObject.Predmet.OznakaBroj_1">St-147/2020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SLAVONIKA j.d.o.o. za proizvodnju i trgovinu suhomesnatih proizvoda zastupanog po punomoćniku Ivan Dandić</izvorni_sadrzaj>
    <derivirana_varijabla naziv="DomainObject.Predmet.ProtustrankaFormated_1">  NATURA SLAVONIKA j.d.o.o. za proizvodnju i trgovinu suhomesnatih proizvoda zastupanog po punomoćniku Ivan Dandić</derivirana_varijabla>
  </DomainObject.Predmet.ProtustrankaFormated>
  <DomainObject.Predmet.ProtustrankaFormatedOIB>
    <izvorni_sadrzaj>  NATURA SLAVONIKA j.d.o.o. za proizvodnju i trgovinu suhomesnatih proizvoda, OIB 08814659101 zastupanog po punomoćniku Ivan Dandić</izvorni_sadrzaj>
    <derivirana_varijabla naziv="DomainObject.Predmet.ProtustrankaFormatedOIB_1">  NATURA SLAVONIKA j.d.o.o. za proizvodnju i trgovinu suhomesnatih proizvoda, OIB 08814659101 zastupanog po punomoćniku Ivan Dandić</derivirana_varijabla>
  </DomainObject.Predmet.ProtustrankaFormatedOIB>
  <DomainObject.Predmet.ProtustrankaFormatedWithAdress>
    <izvorni_sadrzaj> NATURA SLAVONIKA j.d.o.o. za proizvodnju i trgovinu suhomesnatih proizvoda, Ulica Krste Odaka 10, 23000 Zadar zastupanog po punomoćniku Ivan Dandić</izvorni_sadrzaj>
    <derivirana_varijabla naziv="DomainObject.Predmet.ProtustrankaFormatedWithAdress_1"> NATURA SLAVONIKA j.d.o.o. za proizvodnju i trgovinu suhomesnatih proizvoda, Ulica Krste Odaka 10, 23000 Zadar zastupanog po punomoćniku Ivan Dandić</derivirana_varijabla>
  </DomainObject.Predmet.ProtustrankaFormatedWithAdress>
  <DomainObject.Predmet.ProtustrankaFormatedWithAdressOIB>
    <izvorni_sadrzaj> NATURA SLAVONIKA j.d.o.o. za proizvodnju i trgovinu suhomesnatih proizvoda, OIB 08814659101, Ulica Krste Odaka 10, 23000 Zadar zastupanog po punomoćniku Ivan Dandić</izvorni_sadrzaj>
    <derivirana_varijabla naziv="DomainObject.Predmet.ProtustrankaFormatedWithAdressOIB_1"> NATURA SLAVONIKA j.d.o.o. za proizvodnju i trgovinu suhomesnatih proizvoda, OIB 08814659101, Ulica Krste Odaka 10, 23000 Zadar zastupanog po punomoćniku Ivan Dandić</derivirana_varijabla>
  </DomainObject.Predmet.ProtustrankaFormatedWithAdressOIB>
  <DomainObject.Predmet.ProtustrankaWithAdress>
    <izvorni_sadrzaj>NATURA SLAVONIKA j.d.o.o. za proizvodnju i trgovinu suhomesnatih proizvoda Ulica Krste Odaka 10, 23000 Zadar</izvorni_sadrzaj>
    <derivirana_varijabla naziv="DomainObject.Predmet.ProtustrankaWithAdress_1">NATURA SLAVONIKA j.d.o.o. za proizvodnju i trgovinu suhomesnatih proizvoda Ulica Krste Odaka 10, 23000 Zadar</derivirana_varijabla>
  </DomainObject.Predmet.ProtustrankaWithAdress>
  <DomainObject.Predmet.ProtustrankaWithAdressOIB>
    <izvorni_sadrzaj>NATURA SLAVONIKA j.d.o.o. za proizvodnju i trgovinu suhomesnatih proizvoda, OIB 08814659101, Ulica Krste Odaka 10, 23000 Zadar</izvorni_sadrzaj>
    <derivirana_varijabla naziv="DomainObject.Predmet.ProtustrankaWithAdressOIB_1">NATURA SLAVONIKA j.d.o.o. za proizvodnju i trgovinu suhomesnatih proizvoda, OIB 08814659101, Ulica Krste Odaka 10, 23000 Zadar</derivirana_varijabla>
  </DomainObject.Predmet.ProtustrankaWithAdressOIB>
  <DomainObject.Predmet.ProtustrankaNazivFormated>
    <izvorni_sadrzaj>NATURA SLAVONIKA j.d.o.o. za proizvodnju i trgovinu suhomesnatih proizvoda</izvorni_sadrzaj>
    <derivirana_varijabla naziv="DomainObject.Predmet.ProtustrankaNazivFormated_1">NATURA SLAVONIKA j.d.o.o. za proizvodnju i trgovinu suhomesnatih proizvoda</derivirana_varijabla>
  </DomainObject.Predmet.ProtustrankaNazivFormated>
  <DomainObject.Predmet.ProtustrankaNazivFormatedOIB>
    <izvorni_sadrzaj>NATURA SLAVONIKA j.d.o.o. za proizvodnju i trgovinu suhomesnatih proizvoda, OIB 08814659101</izvorni_sadrzaj>
    <derivirana_varijabla naziv="DomainObject.Predmet.ProtustrankaNazivFormatedOIB_1">NATURA SLAVONIKA j.d.o.o. za proizvodnju i trgovinu suhomesnatih proizvoda, OIB 08814659101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NATURA SLAVONIKA j.d.o.o. za proizvodnju i trgovinu suhomesnatih proizvoda zastupanog po punomoćniku Ivan Dandić</item>
    </izvorni_sadrzaj>
    <derivirana_varijabla naziv="DomainObject.Predmet.ProtuStrankaListFormated_1">
      <item>NATURA SLAVONIKA j.d.o.o. za proizvodnju i trgovinu suhomesnatih proizvoda zastupanog po punomoćniku Ivan Dandić</item>
    </derivirana_varijabla>
  </DomainObject.Predmet.ProtuStrankaListFormated>
  <DomainObject.Predmet.ProtuStrankaListFormatedOIB>
    <izvorni_sadrzaj>
      <item>NATURA SLAVONIKA j.d.o.o. za proizvodnju i trgovinu suhomesnatih proizvoda, OIB 08814659101 zastupanog po punomoćniku Ivan Dandić</item>
    </izvorni_sadrzaj>
    <derivirana_varijabla naziv="DomainObject.Predmet.ProtuStrankaListFormatedOIB_1">
      <item>NATURA SLAVONIKA j.d.o.o. za proizvodnju i trgovinu suhomesnatih proizvoda, OIB 08814659101 zastupanog po punomoćniku Ivan Dandić</item>
    </derivirana_varijabla>
  </DomainObject.Predmet.ProtuStrankaListFormatedOIB>
  <DomainObject.Predmet.ProtuStrankaListFormatedWithAdress>
    <izvorni_sadrzaj>
      <item>NATURA SLAVONIKA j.d.o.o. za proizvodnju i trgovinu suhomesnatih proizvoda, Ulica Krste Odaka 10, 23000 Zadar zastupanog po punomoćniku Ivan Dandić</item>
    </izvorni_sadrzaj>
    <derivirana_varijabla naziv="DomainObject.Predmet.ProtuStrankaListFormatedWithAdress_1">
      <item>NATURA SLAVONIKA j.d.o.o. za proizvodnju i trgovinu suhomesnatih proizvoda, Ulica Krste Odaka 10, 23000 Zadar zastupanog po punomoćniku Ivan Dandić</item>
    </derivirana_varijabla>
  </DomainObject.Predmet.ProtuStrankaListFormatedWithAdress>
  <DomainObject.Predmet.ProtuStrankaListFormatedWithAdressOIB>
    <izvorni_sadrzaj>
      <item>NATURA SLAVONIKA j.d.o.o. za proizvodnju i trgovinu suhomesnatih proizvoda, OIB 08814659101, Ulica Krste Odaka 10, 23000 Zadar zastupanog po punomoćniku Ivan Dandić</item>
    </izvorni_sadrzaj>
    <derivirana_varijabla naziv="DomainObject.Predmet.ProtuStrankaListFormatedWithAdressOIB_1">
      <item>NATURA SLAVONIKA j.d.o.o. za proizvodnju i trgovinu suhomesnatih proizvoda, OIB 08814659101, Ulica Krste Odaka 10, 23000 Zadar zastupanog po punomoćniku Ivan Dandić</item>
    </derivirana_varijabla>
  </DomainObject.Predmet.ProtuStrankaListFormatedWithAdressOIB>
  <DomainObject.Predmet.ProtuStrankaListNazivFormated>
    <izvorni_sadrzaj>
      <item>NATURA SLAVONIKA j.d.o.o. za proizvodnju i trgovinu suhomesnatih proizvoda</item>
    </izvorni_sadrzaj>
    <derivirana_varijabla naziv="DomainObject.Predmet.ProtuStrankaListNazivFormated_1">
      <item>NATURA SLAVONIKA j.d.o.o. za proizvodnju i trgovinu suhomesnatih proizvoda</item>
    </derivirana_varijabla>
  </DomainObject.Predmet.ProtuStrankaListNazivFormated>
  <DomainObject.Predmet.ProtuStrankaListNazivFormatedOIB>
    <izvorni_sadrzaj>
      <item>NATURA SLAVONIKA j.d.o.o. za proizvodnju i trgovinu suhomesnatih proizvoda, OIB 08814659101</item>
    </izvorni_sadrzaj>
    <derivirana_varijabla naziv="DomainObject.Predmet.ProtuStrankaListNazivFormatedOIB_1">
      <item>NATURA SLAVONIKA j.d.o.o. za proizvodnju i trgovinu suhomesnatih proizvoda, OIB 08814659101</item>
    </derivirana_varijabla>
  </DomainObject.Predmet.ProtuStrankaListNazivFormatedOIB>
  <DomainObject.Predmet.OstaliListFormated>
    <izvorni_sadrzaj>
      <item>Ivan Dandić punomoćnik sudionika u postupku NATURA SLAVONIKA j.d.o.o. za proizvodnju i trgovinu suhomesnatih proizvoda</item>
    </izvorni_sadrzaj>
    <derivirana_varijabla naziv="DomainObject.Predmet.OstaliListFormated_1">
      <item>Ivan Dandić punomoćnik sudionika u postupku NATURA SLAVONIKA j.d.o.o. za proizvodnju i trgovinu suhomesnatih proizvoda</item>
    </derivirana_varijabla>
  </DomainObject.Predmet.OstaliListFormated>
  <DomainObject.Predmet.OstaliListFormatedOIB>
    <izvorni_sadrzaj>
      <item>Ivan Dandić, OIB 23558570809 punomoćnik sudionika u postupku NATURA SLAVONIKA j.d.o.o. za proizvodnju i trgovinu suhomesnatih proizvoda</item>
    </izvorni_sadrzaj>
    <derivirana_varijabla naziv="DomainObject.Predmet.OstaliListFormatedOIB_1">
      <item>Ivan Dandić, OIB 23558570809 punomoćnik sudionika u postupku NATURA SLAVONIKA j.d.o.o. za proizvodnju i trgovinu suhomesnatih proizvoda</item>
    </derivirana_varijabla>
  </DomainObject.Predmet.OstaliListFormatedOIB>
  <DomainObject.Predmet.OstaliListFormatedWithAdress>
    <izvorni_sadrzaj>
      <item>Ivan Dandić, Ulica Krste Odaka 10, 23000 Zadar punomoćnik sudionika u postupku NATURA SLAVONIKA j.d.o.o. za proizvodnju i trgovinu suhomesnatih proizvoda</item>
    </izvorni_sadrzaj>
    <derivirana_varijabla naziv="DomainObject.Predmet.OstaliListFormatedWithAdress_1">
      <item>Ivan Dandić, Ulica Krste Odaka 10, 23000 Zadar punomoćnik sudionika u postupku NATURA SLAVONIKA j.d.o.o. za proizvodnju i trgovinu suhomesnatih proizvoda</item>
    </derivirana_varijabla>
  </DomainObject.Predmet.OstaliListFormatedWithAdress>
  <DomainObject.Predmet.OstaliListFormatedWithAdressOIB>
    <izvorni_sadrzaj>
      <item>Ivan Dandić, OIB 23558570809, Ulica Krste Odaka 10, 23000 Zadar punomoćnik sudionika u postupku NATURA SLAVONIKA j.d.o.o. za proizvodnju i trgovinu suhomesnatih proizvoda</item>
    </izvorni_sadrzaj>
    <derivirana_varijabla naziv="DomainObject.Predmet.OstaliListFormatedWithAdressOIB_1">
      <item>Ivan Dandić, OIB 23558570809, Ulica Krste Odaka 10, 23000 Zadar punomoćnik sudionika u postupku NATURA SLAVONIKA j.d.o.o. za proizvodnju i trgovinu suhomesnatih proizvoda</item>
    </derivirana_varijabla>
  </DomainObject.Predmet.OstaliListFormatedWithAdressOIB>
  <DomainObject.Predmet.OstaliListNazivFormated>
    <izvorni_sadrzaj>
      <item>Ivan Dandić</item>
    </izvorni_sadrzaj>
    <derivirana_varijabla naziv="DomainObject.Predmet.OstaliListNazivFormated_1">
      <item>Ivan Dandić</item>
    </derivirana_varijabla>
  </DomainObject.Predmet.OstaliListNazivFormated>
  <DomainObject.Predmet.OstaliListNazivFormatedOIB>
    <izvorni_sadrzaj>
      <item>Ivan Dandić, OIB 23558570809</item>
    </izvorni_sadrzaj>
    <derivirana_varijabla naziv="DomainObject.Predmet.OstaliListNazivFormatedOIB_1">
      <item>Ivan Dandić, OIB 23558570809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2020.</izvorni_sadrzaj>
    <derivirana_varijabla naziv="DomainObject.Datum_1">3. lipnja 2020.</derivirana_varijabla>
  </DomainObject.Datum>
  <DomainObject.PoslovniBrojDokumenta>
    <izvorni_sadrzaj>St-147/2020-7</izvorni_sadrzaj>
    <derivirana_varijabla naziv="DomainObject.PoslovniBrojDokumenta_1">St-147/2020-7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NATURA SLAVONIKA j.d.o.o. za proizvodnju i trgovinu suhomesnatih proizvoda</izvorni_sadrzaj>
    <derivirana_varijabla naziv="DomainObject.Predmet.ProtustrankaIDrugi_1">NATURA SLAVONIKA j.d.o.o. za proizvodnju i trgovinu suhomesnatih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NATURA SLAVONIKA j.d.o.o. za proizvodnju i trgovinu suhomesnatih proizvoda, OIB 08814659101, Ulica Krste Odaka 10, 23000 Zadar</izvorni_sadrzaj>
    <derivirana_varijabla naziv="DomainObject.Predmet.ProtustrankaIDrugiAdressOIB_1">NATURA SLAVONIKA j.d.o.o. za proizvodnju i trgovinu suhomesnatih proizvoda, OIB 08814659101, Ulica Krste Odaka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SLAVONIKA j.d.o.o. za proizvodnju i trgovinu suhomesnatih proizvoda</item>
      <item>Financijska agencija</item>
      <item>Ivan Dandić</item>
    </izvorni_sadrzaj>
    <derivirana_varijabla naziv="DomainObject.Predmet.SudioniciListNaziv_1">
      <item>NATURA SLAVONIKA j.d.o.o. za proizvodnju i trgovinu suhomesnatih proizvoda</item>
      <item>Financijska agencija</item>
      <item>Ivan Dandić</item>
    </derivirana_varijabla>
  </DomainObject.Predmet.SudioniciListNaziv>
  <DomainObject.Predmet.SudioniciListAdressOIB>
    <izvorni_sadrzaj>
      <item>NATURA SLAVONIKA j.d.o.o. za proizvodnju i trgovinu suhomesnatih proizvoda, OIB 08814659101, Ulica Krste Odaka 10,23000 Zadar</item>
      <item>Financijska agencija, OIB 85821130368, IVANA DANILA 4,23000 Zadar</item>
      <item>Ivan Dandić, OIB 23558570809, Ulica Krste Odaka 10,23000 Zadar</item>
    </izvorni_sadrzaj>
    <derivirana_varijabla naziv="DomainObject.Predmet.SudioniciListAdressOIB_1">
      <item>NATURA SLAVONIKA j.d.o.o. za proizvodnju i trgovinu suhomesnatih proizvoda, OIB 08814659101, Ulica Krste Odaka 10,23000 Zadar</item>
      <item>Financijska agencija, OIB 85821130368, IVANA DANILA 4,23000 Zadar</item>
      <item>Ivan Dandić, OIB 23558570809, Ulica Krste Odaka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08814659101</item>
      <item>, OIB 85821130368</item>
      <item>, OIB 23558570809</item>
    </izvorni_sadrzaj>
    <derivirana_varijabla naziv="DomainObject.Predmet.SudioniciListNazivOIB_1">
      <item>, OIB 08814659101</item>
      <item>, OIB 85821130368</item>
      <item>, OIB 23558570809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veljače 2020.</izvorni_sadrzaj>
    <derivirana_varijabla naziv="DomainObject.Predmet.DatumPocetkaProcesa_1">3.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FEBB3-8033-45A5-9707-8DFA1DF18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189</properties:Words>
  <properties:Characters>1015</properties:Characters>
  <properties:Lines>49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2020-06-02T05:38:00Z</dcterms:created>
  <dc:creator>Ardena Bajlo</dc:creator>
  <cp:lastModifiedBy>Kristina Njegovan</cp:lastModifiedBy>
  <cp:lastPrinted>2020-06-03T06:20:00Z</cp:lastPrinted>
  <dcterms:modified xmlns:xsi="http://www.w3.org/2001/XMLSchema-instance" xsi:type="dcterms:W3CDTF">2020-06-03T11:31:00Z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St-147/2020-7 / Zapisnik - Ročište radi izjašnjenja o prijedlogu za otvaranje steč.post (St-147-20 - NATURA SLAVONIKA j.d.o.o. 3.6.20.docx)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